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E39BE" w14:textId="77777777" w:rsidR="00AD0823" w:rsidRDefault="00AD0823" w:rsidP="00AD0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NOKE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CCA1799" w14:textId="77777777" w:rsidR="00AD0823" w:rsidRDefault="00AD0823" w:rsidP="00AD0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Butcher.</w:t>
      </w:r>
    </w:p>
    <w:p w14:paraId="7FF81FCC" w14:textId="77777777" w:rsidR="00AD0823" w:rsidRDefault="00AD0823" w:rsidP="00AD0823">
      <w:pPr>
        <w:rPr>
          <w:rFonts w:ascii="Times New Roman" w:hAnsi="Times New Roman" w:cs="Times New Roman"/>
        </w:rPr>
      </w:pPr>
    </w:p>
    <w:p w14:paraId="6CE8BF6E" w14:textId="77777777" w:rsidR="00AD0823" w:rsidRDefault="00AD0823" w:rsidP="00AD0823">
      <w:pPr>
        <w:rPr>
          <w:rFonts w:ascii="Times New Roman" w:hAnsi="Times New Roman" w:cs="Times New Roman"/>
        </w:rPr>
      </w:pPr>
    </w:p>
    <w:p w14:paraId="3804D593" w14:textId="77777777" w:rsidR="00AD0823" w:rsidRDefault="00AD0823" w:rsidP="00AD0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Northampton of Coventry(q.v.) brought a plaint of debt against him,</w:t>
      </w:r>
    </w:p>
    <w:p w14:paraId="2C82308F" w14:textId="77777777" w:rsidR="00AD0823" w:rsidRDefault="00AD0823" w:rsidP="00AD0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Burre</w:t>
      </w:r>
      <w:proofErr w:type="spellEnd"/>
      <w:r>
        <w:rPr>
          <w:rFonts w:ascii="Times New Roman" w:hAnsi="Times New Roman" w:cs="Times New Roman"/>
        </w:rPr>
        <w:t xml:space="preserve"> of London, butcher(q.v.), and John Swan of </w:t>
      </w:r>
      <w:proofErr w:type="spellStart"/>
      <w:proofErr w:type="gramStart"/>
      <w:r>
        <w:rPr>
          <w:rFonts w:ascii="Times New Roman" w:hAnsi="Times New Roman" w:cs="Times New Roman"/>
        </w:rPr>
        <w:t>St.Clement</w:t>
      </w:r>
      <w:proofErr w:type="spellEnd"/>
      <w:proofErr w:type="gramEnd"/>
      <w:r>
        <w:rPr>
          <w:rFonts w:ascii="Times New Roman" w:hAnsi="Times New Roman" w:cs="Times New Roman"/>
        </w:rPr>
        <w:t xml:space="preserve"> Dane’s,</w:t>
      </w:r>
    </w:p>
    <w:p w14:paraId="198DB4B8" w14:textId="77777777" w:rsidR="00AD0823" w:rsidRDefault="00AD0823" w:rsidP="00AD0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London.</w:t>
      </w:r>
    </w:p>
    <w:p w14:paraId="6C5AB75B" w14:textId="77777777" w:rsidR="00AD0823" w:rsidRDefault="00AD0823" w:rsidP="00AD0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74E3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F3906F5" w14:textId="77777777" w:rsidR="00AD0823" w:rsidRDefault="00AD0823" w:rsidP="00AD0823">
      <w:pPr>
        <w:rPr>
          <w:rFonts w:ascii="Times New Roman" w:hAnsi="Times New Roman" w:cs="Times New Roman"/>
        </w:rPr>
      </w:pPr>
    </w:p>
    <w:p w14:paraId="79CCCA3B" w14:textId="77777777" w:rsidR="00AD0823" w:rsidRDefault="00AD0823" w:rsidP="00AD0823">
      <w:pPr>
        <w:rPr>
          <w:rFonts w:ascii="Times New Roman" w:hAnsi="Times New Roman" w:cs="Times New Roman"/>
        </w:rPr>
      </w:pPr>
    </w:p>
    <w:p w14:paraId="4077228F" w14:textId="77777777" w:rsidR="00AD0823" w:rsidRDefault="00AD0823" w:rsidP="00AD08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July 2018</w:t>
      </w:r>
    </w:p>
    <w:p w14:paraId="52C199BD" w14:textId="2E20678B" w:rsidR="006B2F86" w:rsidRPr="00E71FC3" w:rsidRDefault="00865A3D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0B781" w14:textId="77777777" w:rsidR="00AD0823" w:rsidRDefault="00AD0823" w:rsidP="00E71FC3">
      <w:r>
        <w:separator/>
      </w:r>
    </w:p>
  </w:endnote>
  <w:endnote w:type="continuationSeparator" w:id="0">
    <w:p w14:paraId="19701C4B" w14:textId="77777777" w:rsidR="00AD0823" w:rsidRDefault="00AD082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A06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3B908" w14:textId="77777777" w:rsidR="00AD0823" w:rsidRDefault="00AD0823" w:rsidP="00E71FC3">
      <w:r>
        <w:separator/>
      </w:r>
    </w:p>
  </w:footnote>
  <w:footnote w:type="continuationSeparator" w:id="0">
    <w:p w14:paraId="0DBE3CBB" w14:textId="77777777" w:rsidR="00AD0823" w:rsidRDefault="00AD082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823"/>
    <w:rsid w:val="001A7C09"/>
    <w:rsid w:val="00577BD5"/>
    <w:rsid w:val="00656CBA"/>
    <w:rsid w:val="006A1F77"/>
    <w:rsid w:val="00733BE7"/>
    <w:rsid w:val="00865A3D"/>
    <w:rsid w:val="00AB52E8"/>
    <w:rsid w:val="00AD0823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041DF"/>
  <w15:chartTrackingRefBased/>
  <w15:docId w15:val="{B0C67A6C-6288-4FC6-9A4F-48B1603A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082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D08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2018-09-01T19:17:00Z</dcterms:created>
  <dcterms:modified xsi:type="dcterms:W3CDTF">2018-09-01T19:28:00Z</dcterms:modified>
</cp:coreProperties>
</file>